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52a1c20" w14:textId="52a1c20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EA3BD8">
        <w:t>13. St-761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DF24AE">
        <w:t>1</w:t>
      </w:r>
      <w:r w:rsidR="00005F23">
        <w:t>3</w:t>
      </w:r>
      <w:r>
        <w:t xml:space="preserve">. </w:t>
      </w:r>
      <w:r w:rsidR="00274EC2">
        <w:t>St-</w:t>
      </w:r>
      <w:r w:rsidR="00EA3BD8">
        <w:t>761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21379" w:rsidP="0060363E" w:rsidRDefault="00C8505A">
      <w:r w:rsidRPr="00005F23">
        <w:t xml:space="preserve">            </w:t>
      </w:r>
      <w:r w:rsidR="00EA3BD8">
        <w:t>REA MODA jednostavno društvo s ograničenom odgovornošću za trgovinu i usluge</w:t>
      </w:r>
      <w:r w:rsidRPr="00005F23" w:rsidR="000F56B9">
        <w:t>,</w:t>
      </w:r>
      <w:r w:rsidR="00A50C01">
        <w:t xml:space="preserve"> </w:t>
      </w:r>
      <w:r w:rsidR="00EA3BD8">
        <w:t>Lonjska 9</w:t>
      </w:r>
      <w:r w:rsidR="00E22026">
        <w:t>,</w:t>
      </w:r>
      <w:r w:rsidR="00A50C01">
        <w:t xml:space="preserve"> </w:t>
      </w:r>
      <w:r w:rsidR="00EA3BD8">
        <w:t>10310 Ivanić-Grad</w:t>
      </w:r>
      <w:r w:rsidR="00005F23">
        <w:t>,</w:t>
      </w:r>
      <w:r w:rsidR="007F2564">
        <w:t xml:space="preserve"> OIB</w:t>
      </w:r>
      <w:r w:rsidR="00E43295">
        <w:t>:</w:t>
      </w:r>
      <w:r w:rsidR="00042BE5">
        <w:t xml:space="preserve"> </w:t>
      </w:r>
      <w:r w:rsidR="00EA3BD8">
        <w:t>88683088904</w:t>
      </w:r>
    </w:p>
    <w:p w:rsidR="00E157C6" w:rsidP="0060363E" w:rsidRDefault="00E157C6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05F23"/>
    <w:rsid w:val="00022B89"/>
    <w:rsid w:val="00042BE5"/>
    <w:rsid w:val="000913F4"/>
    <w:rsid w:val="000C25DD"/>
    <w:rsid w:val="000F56B9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C19BF"/>
    <w:rsid w:val="004D4987"/>
    <w:rsid w:val="005038AB"/>
    <w:rsid w:val="00514017"/>
    <w:rsid w:val="005263FE"/>
    <w:rsid w:val="005B37D7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C0FBF"/>
    <w:rsid w:val="009F7352"/>
    <w:rsid w:val="00A50C01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24AE"/>
    <w:rsid w:val="00DF483E"/>
    <w:rsid w:val="00E157C6"/>
    <w:rsid w:val="00E22026"/>
    <w:rsid w:val="00E33733"/>
    <w:rsid w:val="00E43295"/>
    <w:rsid w:val="00E61130"/>
    <w:rsid w:val="00EA3BD8"/>
    <w:rsid w:val="00EB3494"/>
    <w:rsid w:val="00EB757A"/>
    <w:rsid w:val="00EB77A1"/>
    <w:rsid w:val="00ED08EA"/>
    <w:rsid w:val="00F0330A"/>
    <w:rsid w:val="00F71C27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71C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1C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1C2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1C2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1C2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ožujka 2020.</izvorni_sadrzaj>
    <derivirana_varijabla naziv="DomainObject.Predmet.DatumIzradeOptuznogAkta_1">6. ožujka 2020.</derivirana_varijabla>
  </DomainObject.Predmet.DatumIzradeOptuznogAkta>
  <DomainObject.Predmet.DatumIzradeOptuznogAktaFormated>
    <izvorni_sadrzaj>6.3.2020.</izvorni_sadrzaj>
    <derivirana_varijabla naziv="DomainObject.Predmet.DatumIzradeOptuznogAktaFormated_1">6.3.2020.</derivirana_varijabla>
  </DomainObject.Predmet.DatumIzradeOptuznogAktaFormated>
  <DomainObject.Predmet.DatumOsnivanja>
    <izvorni_sadrzaj>9. ožujka 2020.</izvorni_sadrzaj>
    <derivirana_varijabla naziv="DomainObject.Predmet.DatumOsnivanja_1">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ožujka 2020.</izvorni_sadrzaj>
    <derivirana_varijabla naziv="DomainObject.Predmet.DatumPrimitkaOptuznogAkta_1">6.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St-761/2020</izvorni_sadrzaj>
    <derivirana_varijabla naziv="DomainObject.Predmet.OznakaBroj_1">St-761/2020</derivirana_varijabla>
  </DomainObject.Predmet.OznakaBroj>
  <DomainObject.Predmet.OznakaBrojOptuznogAkta>
    <izvorni_sadrzaj>04-06-20-1285</izvorni_sadrzaj>
    <derivirana_varijabla naziv="DomainObject.Predmet.OznakaBrojOptuznogAkta_1">04-06-20-1285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REA MODA jednostavno društvo s ograničenom odgovornošću za trgovinu i usluge</izvorni_sadrzaj>
    <derivirana_varijabla naziv="DomainObject.Predmet.ProtustrankaFormated_1">  REA MODA jednostavno društvo s ograničenom odgovornošću za trgovinu i usluge</derivirana_varijabla>
  </DomainObject.Predmet.ProtustrankaFormated>
  <DomainObject.Predmet.ProtustrankaFormatedOIB>
    <izvorni_sadrzaj>  REA MODA jednostavno društvo s ograničenom odgovornošću za trgovinu i usluge, OIB 88683088904</izvorni_sadrzaj>
    <derivirana_varijabla naziv="DomainObject.Predmet.ProtustrankaFormatedOIB_1">  REA MODA jednostavno društvo s ograničenom odgovornošću za trgovinu i usluge, OIB 88683088904</derivirana_varijabla>
  </DomainObject.Predmet.ProtustrankaFormatedOIB>
  <DomainObject.Predmet.ProtustrankaFormatedWithAdress>
    <izvorni_sadrzaj> REA MODA jednostavno društvo s ograničenom odgovornošću za trgovinu i usluge, Lonjska 9, 10310 Ivanić-Grad</izvorni_sadrzaj>
    <derivirana_varijabla naziv="DomainObject.Predmet.ProtustrankaFormatedWithAdress_1"> REA MODA jednostavno društvo s ograničenom odgovornošću za trgovinu i usluge, Lonjska 9, 10310 Ivanić-Grad</derivirana_varijabla>
  </DomainObject.Predmet.ProtustrankaFormatedWithAdress>
  <DomainObject.Predmet.ProtustrankaFormatedWithAdressOIB>
    <izvorni_sadrzaj> REA MODA jednostavno društvo s ograničenom odgovornošću za trgovinu i usluge, OIB 88683088904, Lonjska 9, 10310 Ivanić-Grad</izvorni_sadrzaj>
    <derivirana_varijabla naziv="DomainObject.Predmet.ProtustrankaFormatedWithAdressOIB_1"> REA MODA jednostavno društvo s ograničenom odgovornošću za trgovinu i usluge, OIB 88683088904, Lonjska 9, 10310 Ivanić-Grad</derivirana_varijabla>
  </DomainObject.Predmet.ProtustrankaFormatedWithAdressOIB>
  <DomainObject.Predmet.ProtustrankaWithAdress>
    <izvorni_sadrzaj>REA MODA jednostavno društvo s ograničenom odgovornošću za trgovinu i usluge Lonjska 9, 10310 Ivanić-Grad</izvorni_sadrzaj>
    <derivirana_varijabla naziv="DomainObject.Predmet.ProtustrankaWithAdress_1">REA MODA jednostavno društvo s ograničenom odgovornošću za trgovinu i usluge Lonjska 9, 10310 Ivanić-Grad</derivirana_varijabla>
  </DomainObject.Predmet.ProtustrankaWithAdress>
  <DomainObject.Predmet.ProtustrankaWithAdressOIB>
    <izvorni_sadrzaj>REA MODA jednostavno društvo s ograničenom odgovornošću za trgovinu i usluge, OIB 88683088904, Lonjska 9, 10310 Ivanić-Grad</izvorni_sadrzaj>
    <derivirana_varijabla naziv="DomainObject.Predmet.ProtustrankaWithAdressOIB_1">REA MODA jednostavno društvo s ograničenom odgovornošću za trgovinu i usluge, OIB 88683088904, Lonjska 9, 10310 Ivanić-Grad</derivirana_varijabla>
  </DomainObject.Predmet.ProtustrankaWithAdressOIB>
  <DomainObject.Predmet.ProtustrankaNazivFormated>
    <izvorni_sadrzaj>REA MODA jednostavno društvo s ograničenom odgovornošću za trgovinu i usluge</izvorni_sadrzaj>
    <derivirana_varijabla naziv="DomainObject.Predmet.ProtustrankaNazivFormated_1">REA MODA jednostavno društvo s ograničenom odgovornošću za trgovinu i usluge</derivirana_varijabla>
  </DomainObject.Predmet.ProtustrankaNazivFormated>
  <DomainObject.Predmet.ProtustrankaNazivFormatedOIB>
    <izvorni_sadrzaj>REA MODA jednostavno društvo s ograničenom odgovornošću za trgovinu i usluge, OIB 88683088904</izvorni_sadrzaj>
    <derivirana_varijabla naziv="DomainObject.Predmet.ProtustrankaNazivFormatedOIB_1">REA MODA jednostavno društvo s ograničenom odgovornošću za trgovinu i usluge, OIB 88683088904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REA MODA jednostavno društvo s ograničenom odgovornošću za trgovinu i usluge</item>
    </izvorni_sadrzaj>
    <derivirana_varijabla naziv="DomainObject.Predmet.ProtuStrankaListFormated_1">
      <item>REA MODA jednostavno društvo s ograničenom odgovornošću za trgovinu i usluge</item>
    </derivirana_varijabla>
  </DomainObject.Predmet.ProtuStrankaListFormated>
  <DomainObject.Predmet.ProtuStrankaListFormatedOIB>
    <izvorni_sadrzaj>
      <item>REA MODA jednostavno društvo s ograničenom odgovornošću za trgovinu i usluge, OIB 88683088904</item>
    </izvorni_sadrzaj>
    <derivirana_varijabla naziv="DomainObject.Predmet.ProtuStrankaListFormatedOIB_1">
      <item>REA MODA jednostavno društvo s ograničenom odgovornošću za trgovinu i usluge, OIB 88683088904</item>
    </derivirana_varijabla>
  </DomainObject.Predmet.ProtuStrankaListFormatedOIB>
  <DomainObject.Predmet.ProtuStrankaListFormatedWithAdress>
    <izvorni_sadrzaj>
      <item>REA MODA jednostavno društvo s ograničenom odgovornošću za trgovinu i usluge, Lonjska 9, 10310 Ivanić-Grad</item>
    </izvorni_sadrzaj>
    <derivirana_varijabla naziv="DomainObject.Predmet.ProtuStrankaListFormatedWithAdress_1">
      <item>REA MODA jednostavno društvo s ograničenom odgovornošću za trgovinu i usluge, Lonjska 9, 10310 Ivanić-Grad</item>
    </derivirana_varijabla>
  </DomainObject.Predmet.ProtuStrankaListFormatedWithAdress>
  <DomainObject.Predmet.ProtuStrankaListFormatedWithAdressOIB>
    <izvorni_sadrzaj>
      <item>REA MODA jednostavno društvo s ograničenom odgovornošću za trgovinu i usluge, OIB 88683088904, Lonjska 9, 10310 Ivanić-Grad</item>
    </izvorni_sadrzaj>
    <derivirana_varijabla naziv="DomainObject.Predmet.ProtuStrankaListFormatedWithAdressOIB_1">
      <item>REA MODA jednostavno društvo s ograničenom odgovornošću za trgovinu i usluge, OIB 88683088904, Lonjska 9, 10310 Ivanić-Grad</item>
    </derivirana_varijabla>
  </DomainObject.Predmet.ProtuStrankaListFormatedWithAdressOIB>
  <DomainObject.Predmet.ProtuStrankaListNazivFormated>
    <izvorni_sadrzaj>
      <item>REA MODA jednostavno društvo s ograničenom odgovornošću za trgovinu i usluge</item>
    </izvorni_sadrzaj>
    <derivirana_varijabla naziv="DomainObject.Predmet.ProtuStrankaListNazivFormated_1">
      <item>REA MODA jednostavno društvo s ograničenom odgovornošću za trgovinu i usluge</item>
    </derivirana_varijabla>
  </DomainObject.Predmet.ProtuStrankaListNazivFormated>
  <DomainObject.Predmet.ProtuStrankaListNazivFormatedOIB>
    <izvorni_sadrzaj>
      <item>REA MODA jednostavno društvo s ograničenom odgovornošću za trgovinu i usluge, OIB 88683088904</item>
    </izvorni_sadrzaj>
    <derivirana_varijabla naziv="DomainObject.Predmet.ProtuStrankaListNazivFormatedOIB_1">
      <item>REA MODA jednostavno društvo s ograničenom odgovornošću za trgovinu i usluge, OIB 88683088904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REA MODA jednostavno društvo s ograničenom odgovornošću za trgovinu i usluge</izvorni_sadrzaj>
    <derivirana_varijabla naziv="DomainObject.Predmet.ProtustrankaIDrugi_1">REA MODA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REA MODA jednostavno društvo s ograničenom odgovornošću za trgovinu i usluge, OIB 88683088904, Lonjska 9, 10310 Ivanić-Grad</izvorni_sadrzaj>
    <derivirana_varijabla naziv="DomainObject.Predmet.ProtustrankaIDrugiAdressOIB_1">REA MODA jednostavno društvo s ograničenom odgovornošću za trgovinu i usluge, OIB 88683088904, Lonjska 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 MODA jednostavno društvo s ograničenom odgovornošću za trgovinu i usluge</item>
      <item>Financijska agencija</item>
    </izvorni_sadrzaj>
    <derivirana_varijabla naziv="DomainObject.Predmet.SudioniciListNaziv_1">
      <item>REA MODA jednostavno društvo s ograničenom odgovornošću za trgovinu i usluge</item>
      <item>Financijska agencija</item>
    </derivirana_varijabla>
  </DomainObject.Predmet.SudioniciListNaziv>
  <DomainObject.Predmet.SudioniciListAdressOIB>
    <izvorni_sadrzaj>
      <item>REA MODA jednostavno društvo s ograničenom odgovornošću za trgovinu i usluge, OIB 88683088904, Lonjska 9,10310 Ivanić-Grad</item>
      <item>Financijska agencija, OIB 85821130368, TRG SVIBANJSKIH ŽRTAVA 1995. 1,10000 Zagreb</item>
    </izvorni_sadrzaj>
    <derivirana_varijabla naziv="DomainObject.Predmet.SudioniciListAdressOIB_1">
      <item>REA MODA jednostavno društvo s ograničenom odgovornošću za trgovinu i usluge, OIB 88683088904, Lonjska 9,10310 Ivanić-Grad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88683088904</item>
      <item>, OIB 85821130368</item>
    </izvorni_sadrzaj>
    <derivirana_varijabla naziv="DomainObject.Predmet.SudioniciListNazivOIB_1">
      <item>, OIB 88683088904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2020.</izvorni_sadrzaj>
    <derivirana_varijabla naziv="DomainObject.Predmet.DatumPocetkaProcesa_1">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143</properties:Words>
  <properties:Characters>843</properties:Characters>
  <properties:Lines>47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2020-08-28T09:23:00Z</cp:lastPrinted>
  <dcterms:modified xmlns:xsi="http://www.w3.org/2001/XMLSchema-instance" xsi:type="dcterms:W3CDTF">2020-08-28T09:23:00Z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